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9F7588" w:rsidTr="009F7588" w14:paraId="26AFFE52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588" w:rsidRDefault="009F7588" w14:paraId="291A3D6C" w14:textId="7E509873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7588" w:rsidRDefault="009F7588" w14:paraId="6EB32F4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9F7588" w:rsidRDefault="009F7588" w14:paraId="6B2A795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9F7588" w:rsidRDefault="009F7588" w14:paraId="577E96E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9F7588" w:rsidRDefault="009F7588" w14:paraId="2E70566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9F7588" w:rsidP="009F7588" w:rsidRDefault="009F7588" w14:paraId="48BC5326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9F7588" w:rsidP="009F7588" w:rsidRDefault="009F7588" w14:paraId="7BCEBDF4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9F7588" w:rsidP="009F7588" w:rsidRDefault="009F7588" w14:paraId="455A421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St-2419/2019</w:t>
      </w:r>
    </w:p>
    <w:p w:rsidR="009F7588" w:rsidP="009F7588" w:rsidRDefault="009F7588" w14:paraId="32A616FE" w14:textId="77777777">
      <w:pPr>
        <w:tabs>
          <w:tab w:val="left" w:pos="709"/>
        </w:tabs>
      </w:pPr>
      <w:r>
        <w:t xml:space="preserve"> </w:t>
      </w:r>
    </w:p>
    <w:p w:rsidR="009F7588" w:rsidP="009F7588" w:rsidRDefault="009F7588" w14:paraId="28CCCF5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9F7588" w:rsidP="009F7588" w:rsidRDefault="009F7588" w14:paraId="5439FD0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9F7588" w:rsidP="009F7588" w:rsidRDefault="009F7588" w14:paraId="4FAC4AD5" w14:textId="77777777">
      <w:pPr>
        <w:tabs>
          <w:tab w:val="left" w:pos="709"/>
        </w:tabs>
      </w:pPr>
    </w:p>
    <w:p w:rsidR="009F7588" w:rsidP="009F7588" w:rsidRDefault="009F7588" w14:paraId="1FBFB90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9F7588" w:rsidP="009F7588" w:rsidRDefault="009F7588" w14:paraId="192B023D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9F7588" w:rsidP="009F7588" w:rsidRDefault="009F7588" w14:paraId="2201A1D3" w14:textId="77777777">
      <w:pPr>
        <w:tabs>
          <w:tab w:val="left" w:pos="709"/>
        </w:tabs>
      </w:pPr>
    </w:p>
    <w:p w:rsidR="009F7588" w:rsidP="009F7588" w:rsidRDefault="009F7588" w14:paraId="33A9CFF4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9F7588" w:rsidP="009F7588" w:rsidRDefault="009F7588" w14:paraId="149B953E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9F7588" w:rsidP="009F7588" w:rsidRDefault="009F7588" w14:paraId="2FB91795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9F7588" w:rsidP="009F7588" w:rsidRDefault="009F7588" w14:paraId="6ACA8179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9F7588" w:rsidP="009F7588" w:rsidRDefault="009F7588" w14:paraId="75D5F0B2" w14:textId="77777777">
      <w:pPr>
        <w:tabs>
          <w:tab w:val="left" w:pos="709"/>
        </w:tabs>
      </w:pPr>
    </w:p>
    <w:p w:rsidR="009F7588" w:rsidP="009F7588" w:rsidRDefault="009F7588" w14:paraId="2B7FD287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9F7588" w:rsidP="009F7588" w:rsidRDefault="009F7588" w14:paraId="61BC543E" w14:textId="77777777">
      <w:pPr>
        <w:tabs>
          <w:tab w:val="left" w:pos="709"/>
        </w:tabs>
        <w:jc w:val="both"/>
      </w:pPr>
    </w:p>
    <w:p w:rsidR="009F7588" w:rsidP="009F7588" w:rsidRDefault="009F7588" w14:paraId="10F8A824" w14:textId="77777777">
      <w:pPr>
        <w:tabs>
          <w:tab w:val="left" w:pos="709"/>
        </w:tabs>
      </w:pPr>
      <w:r>
        <w:t xml:space="preserve"> </w:t>
      </w:r>
      <w:r>
        <w:tab/>
        <w:t>13. St-2419/2019</w:t>
      </w:r>
    </w:p>
    <w:p w:rsidR="009F7588" w:rsidP="009F7588" w:rsidRDefault="009F7588" w14:paraId="2E5729D9" w14:textId="77777777">
      <w:pPr>
        <w:tabs>
          <w:tab w:val="left" w:pos="709"/>
        </w:tabs>
      </w:pPr>
    </w:p>
    <w:p w:rsidR="009F7588" w:rsidP="009F7588" w:rsidRDefault="009F7588" w14:paraId="60ED2938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9F7588" w:rsidP="009F7588" w:rsidRDefault="009F7588" w14:paraId="05533CD0" w14:textId="77777777">
      <w:pPr>
        <w:tabs>
          <w:tab w:val="left" w:pos="709"/>
        </w:tabs>
        <w:ind w:firstLine="708"/>
        <w:jc w:val="both"/>
      </w:pPr>
      <w:r>
        <w:t>FINA, Regionalni centar Zagreb, Zagreb, Trg svibanjskih žrtava 1995. br. 1</w:t>
      </w:r>
    </w:p>
    <w:p w:rsidR="009F7588" w:rsidP="009F7588" w:rsidRDefault="009F7588" w14:paraId="6550A784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9F7588" w:rsidP="009F7588" w:rsidRDefault="009F7588" w14:paraId="62375662" w14:textId="77777777">
      <w:pPr>
        <w:tabs>
          <w:tab w:val="left" w:pos="709"/>
        </w:tabs>
        <w:jc w:val="both"/>
      </w:pPr>
    </w:p>
    <w:p w:rsidR="009F7588" w:rsidP="009F7588" w:rsidRDefault="009F7588" w14:paraId="7FF9C8DC" w14:textId="77777777">
      <w:pPr>
        <w:tabs>
          <w:tab w:val="left" w:pos="709"/>
        </w:tabs>
        <w:jc w:val="both"/>
      </w:pPr>
      <w:r>
        <w:t xml:space="preserve">protiv </w:t>
      </w:r>
    </w:p>
    <w:p w:rsidR="009F7588" w:rsidP="009F7588" w:rsidRDefault="009F7588" w14:paraId="2C9BA944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9F7588" w:rsidP="009F7588" w:rsidRDefault="009F7588" w14:paraId="6AB96D97" w14:textId="77777777">
      <w:pPr>
        <w:tabs>
          <w:tab w:val="left" w:pos="709"/>
        </w:tabs>
        <w:ind w:left="708"/>
        <w:jc w:val="both"/>
      </w:pPr>
      <w:r>
        <w:tab/>
      </w:r>
      <w:proofErr w:type="spellStart"/>
      <w:r>
        <w:t>Autopraona</w:t>
      </w:r>
      <w:proofErr w:type="spellEnd"/>
      <w:r>
        <w:t xml:space="preserve"> Špica j.d.o.o. za usluge, Zagreb, Rim 35, OIB: 01687359989</w:t>
      </w:r>
    </w:p>
    <w:p w:rsidR="009F7588" w:rsidP="009F7588" w:rsidRDefault="009F7588" w14:paraId="66AE3C87" w14:textId="77777777">
      <w:pPr>
        <w:tabs>
          <w:tab w:val="left" w:pos="709"/>
        </w:tabs>
        <w:ind w:left="708"/>
        <w:jc w:val="both"/>
      </w:pPr>
    </w:p>
    <w:p w:rsidR="009F7588" w:rsidP="009F7588" w:rsidRDefault="009F7588" w14:paraId="4554FEDA" w14:textId="77777777">
      <w:pPr>
        <w:tabs>
          <w:tab w:val="left" w:pos="709"/>
        </w:tabs>
        <w:ind w:firstLine="708"/>
        <w:jc w:val="both"/>
      </w:pPr>
      <w:r>
        <w:t xml:space="preserve">kao stvarno nadležnom sudu na daljnje postupanje. </w:t>
      </w:r>
    </w:p>
    <w:p w:rsidR="009F7588" w:rsidP="009F7588" w:rsidRDefault="009F7588" w14:paraId="68C1DC0A" w14:textId="77777777">
      <w:pPr>
        <w:tabs>
          <w:tab w:val="left" w:pos="709"/>
        </w:tabs>
        <w:jc w:val="both"/>
      </w:pPr>
    </w:p>
    <w:p w:rsidR="009F7588" w:rsidP="009F7588" w:rsidRDefault="009F7588" w14:paraId="70236C95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9F7588" w:rsidP="009F7588" w:rsidRDefault="009F7588" w14:paraId="1A098120" w14:textId="77777777">
      <w:pPr>
        <w:tabs>
          <w:tab w:val="left" w:pos="709"/>
        </w:tabs>
      </w:pPr>
    </w:p>
    <w:p w:rsidR="009F7588" w:rsidP="009F7588" w:rsidRDefault="009F7588" w14:paraId="79AB58C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9F7588" w:rsidP="009F7588" w:rsidRDefault="009F7588" w14:paraId="3D7AA8CF" w14:textId="77777777">
      <w:pPr>
        <w:tabs>
          <w:tab w:val="left" w:pos="709"/>
        </w:tabs>
      </w:pPr>
    </w:p>
    <w:p w:rsidR="009F7588" w:rsidP="009F7588" w:rsidRDefault="009F7588" w14:paraId="25AADC1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9F7588" w:rsidP="009F7588" w:rsidRDefault="009F7588" w14:paraId="26CA8F30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9F7588" w:rsidP="009F7588" w:rsidRDefault="009F7588" w14:paraId="43E3F1B0" w14:textId="77777777">
      <w:pPr>
        <w:tabs>
          <w:tab w:val="left" w:pos="709"/>
        </w:tabs>
      </w:pPr>
    </w:p>
    <w:p w:rsidR="00942A2A" w:rsidP="003D06B2" w:rsidRDefault="00942A2A" w14:paraId="03739026" w14:textId="03739026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9F7588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9F758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F7588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F7588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F7588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F7588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9F7588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F758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F7588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F75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588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588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588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588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F7588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75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758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5235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2419</izvorni_sadrzaj>
    <derivirana_varijabla naziv="DomainObject.Predmet.Broj_1">2419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rujna 2019.</izvorni_sadrzaj>
    <derivirana_varijabla naziv="DomainObject.Predmet.DatumIzradeOptuznogAkta_1">24. rujna 2019.</derivirana_varijabla>
  </DomainObject.Predmet.DatumIzradeOptuznogAkta>
  <DomainObject.Predmet.DatumIzradeOptuznogAktaFormated>
    <izvorni_sadrzaj>24.9.2019.</izvorni_sadrzaj>
    <derivirana_varijabla naziv="DomainObject.Predmet.DatumIzradeOptuznogAktaFormated_1">24.9.2019.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St-2419/2019</izvorni_sadrzaj>
    <derivirana_varijabla naziv="DomainObject.Predmet.OznakaBroj_1">St-2419/2019</derivirana_varijabla>
  </DomainObject.Predmet.OznakaBroj>
  <DomainObject.Predmet.OznakaBrojOptuznogAkta>
    <izvorni_sadrzaj>04-06-19-4117</izvorni_sadrzaj>
    <derivirana_varijabla naziv="DomainObject.Predmet.OznakaBrojOptuznogAkta_1">04-06-19-4117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Autopraona Špica j.d.o.o. za usluge</izvorni_sadrzaj>
    <derivirana_varijabla naziv="DomainObject.Predmet.ProtustrankaFormated_1">  Autopraona Špica j.d.o.o. za usluge</derivirana_varijabla>
  </DomainObject.Predmet.ProtustrankaFormated>
  <DomainObject.Predmet.ProtustrankaFormatedOIB>
    <izvorni_sadrzaj>  Autopraona Špica j.d.o.o. za usluge, OIB 01687359989</izvorni_sadrzaj>
    <derivirana_varijabla naziv="DomainObject.Predmet.ProtustrankaFormatedOIB_1">  Autopraona Špica j.d.o.o. za usluge, OIB 01687359989</derivirana_varijabla>
  </DomainObject.Predmet.ProtustrankaFormatedOIB>
  <DomainObject.Predmet.ProtustrankaFormatedWithAdress>
    <izvorni_sadrzaj> Autopraona Špica j.d.o.o. za usluge, Rim 35, 10000 Zagreb</izvorni_sadrzaj>
    <derivirana_varijabla naziv="DomainObject.Predmet.ProtustrankaFormatedWithAdress_1"> Autopraona Špica j.d.o.o. za usluge, Rim 35, 10000 Zagreb</derivirana_varijabla>
  </DomainObject.Predmet.ProtustrankaFormatedWithAdress>
  <DomainObject.Predmet.ProtustrankaFormatedWithAdressOIB>
    <izvorni_sadrzaj> Autopraona Špica j.d.o.o. za usluge, OIB 01687359989, Rim 35, 10000 Zagreb</izvorni_sadrzaj>
    <derivirana_varijabla naziv="DomainObject.Predmet.ProtustrankaFormatedWithAdressOIB_1"> Autopraona Špica j.d.o.o. za usluge, OIB 01687359989, Rim 35, 10000 Zagreb</derivirana_varijabla>
  </DomainObject.Predmet.ProtustrankaFormatedWithAdressOIB>
  <DomainObject.Predmet.ProtustrankaWithAdress>
    <izvorni_sadrzaj>Autopraona Špica j.d.o.o. za usluge Rim 35, 10000 Zagreb</izvorni_sadrzaj>
    <derivirana_varijabla naziv="DomainObject.Predmet.ProtustrankaWithAdress_1">Autopraona Špica j.d.o.o. za usluge Rim 35, 10000 Zagreb</derivirana_varijabla>
  </DomainObject.Predmet.ProtustrankaWithAdress>
  <DomainObject.Predmet.ProtustrankaWithAdressOIB>
    <izvorni_sadrzaj>Autopraona Špica j.d.o.o. za usluge, OIB 01687359989, Rim 35, 10000 Zagreb</izvorni_sadrzaj>
    <derivirana_varijabla naziv="DomainObject.Predmet.ProtustrankaWithAdressOIB_1">Autopraona Špica j.d.o.o. za usluge, OIB 01687359989, Rim 35, 10000 Zagreb</derivirana_varijabla>
  </DomainObject.Predmet.ProtustrankaWithAdressOIB>
  <DomainObject.Predmet.ProtustrankaNazivFormated>
    <izvorni_sadrzaj>Autopraona Špica j.d.o.o. za usluge</izvorni_sadrzaj>
    <derivirana_varijabla naziv="DomainObject.Predmet.ProtustrankaNazivFormated_1">Autopraona Špica j.d.o.o. za usluge</derivirana_varijabla>
  </DomainObject.Predmet.ProtustrankaNazivFormated>
  <DomainObject.Predmet.ProtustrankaNazivFormatedOIB>
    <izvorni_sadrzaj>Autopraona Špica j.d.o.o. za usluge, OIB 01687359989</izvorni_sadrzaj>
    <derivirana_varijabla naziv="DomainObject.Predmet.ProtustrankaNazivFormatedOIB_1">Autopraona Špica j.d.o.o. za usluge, OIB 01687359989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Autopraona Špica j.d.o.o. za usluge</item>
    </izvorni_sadrzaj>
    <derivirana_varijabla naziv="DomainObject.Predmet.ProtuStrankaListFormated_1">
      <item>Autopraona Špica j.d.o.o. za usluge</item>
    </derivirana_varijabla>
  </DomainObject.Predmet.ProtuStrankaListFormated>
  <DomainObject.Predmet.ProtuStrankaListFormatedOIB>
    <izvorni_sadrzaj>
      <item>Autopraona Špica j.d.o.o. za usluge, OIB 01687359989</item>
    </izvorni_sadrzaj>
    <derivirana_varijabla naziv="DomainObject.Predmet.ProtuStrankaListFormatedOIB_1">
      <item>Autopraona Špica j.d.o.o. za usluge, OIB 01687359989</item>
    </derivirana_varijabla>
  </DomainObject.Predmet.ProtuStrankaListFormatedOIB>
  <DomainObject.Predmet.ProtuStrankaListFormatedWithAdress>
    <izvorni_sadrzaj>
      <item>Autopraona Špica j.d.o.o. za usluge, Rim 35, 10000 Zagreb</item>
    </izvorni_sadrzaj>
    <derivirana_varijabla naziv="DomainObject.Predmet.ProtuStrankaListFormatedWithAdress_1">
      <item>Autopraona Špica j.d.o.o. za usluge, Rim 35, 10000 Zagreb</item>
    </derivirana_varijabla>
  </DomainObject.Predmet.ProtuStrankaListFormatedWithAdress>
  <DomainObject.Predmet.ProtuStrankaListFormatedWithAdressOIB>
    <izvorni_sadrzaj>
      <item>Autopraona Špica j.d.o.o. za usluge, OIB 01687359989, Rim 35, 10000 Zagreb</item>
    </izvorni_sadrzaj>
    <derivirana_varijabla naziv="DomainObject.Predmet.ProtuStrankaListFormatedWithAdressOIB_1">
      <item>Autopraona Špica j.d.o.o. za usluge, OIB 01687359989, Rim 35, 10000 Zagreb</item>
    </derivirana_varijabla>
  </DomainObject.Predmet.ProtuStrankaListFormatedWithAdressOIB>
  <DomainObject.Predmet.ProtuStrankaListNazivFormated>
    <izvorni_sadrzaj>
      <item>Autopraona Špica j.d.o.o. za usluge</item>
    </izvorni_sadrzaj>
    <derivirana_varijabla naziv="DomainObject.Predmet.ProtuStrankaListNazivFormated_1">
      <item>Autopraona Špica j.d.o.o. za usluge</item>
    </derivirana_varijabla>
  </DomainObject.Predmet.ProtuStrankaListNazivFormated>
  <DomainObject.Predmet.ProtuStrankaListNazivFormatedOIB>
    <izvorni_sadrzaj>
      <item>Autopraona Špica j.d.o.o. za usluge, OIB 01687359989</item>
    </izvorni_sadrzaj>
    <derivirana_varijabla naziv="DomainObject.Predmet.ProtuStrankaListNazivFormatedOIB_1">
      <item>Autopraona Špica j.d.o.o. za usluge, OIB 01687359989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Autopraona Špica j.d.o.o. za usluge</izvorni_sadrzaj>
    <derivirana_varijabla naziv="DomainObject.Predmet.ProtustrankaIDrugi_1">Autopraona Špica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Autopraona Špica j.d.o.o. za usluge, OIB 01687359989, Rim 35, 10000 Zagreb</izvorni_sadrzaj>
    <derivirana_varijabla naziv="DomainObject.Predmet.ProtustrankaIDrugiAdressOIB_1">Autopraona Špica j.d.o.o. za usluge, OIB 01687359989, Rim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Autopraona Špica j.d.o.o. za usluge</item>
      <item>Financijska agencija</item>
    </izvorni_sadrzaj>
    <derivirana_varijabla naziv="DomainObject.Predmet.SudioniciListNaziv_1">
      <item>Autopraona Špica j.d.o.o. za usluge</item>
      <item>Financijska agencija</item>
    </derivirana_varijabla>
  </DomainObject.Predmet.SudioniciListNaziv>
  <DomainObject.Predmet.SudioniciListAdressOIB>
    <izvorni_sadrzaj>
      <item>Autopraona Špica j.d.o.o. za usluge, OIB 01687359989, Rim 35,10000 Zagreb</item>
      <item>Financijska agencija, OIB 85821130368, TRG SVIBANJSKIH ŽRTAVA 1995. 1,10000 Zagreb</item>
    </izvorni_sadrzaj>
    <derivirana_varijabla naziv="DomainObject.Predmet.SudioniciListAdressOIB_1">
      <item>Autopraona Špica j.d.o.o. za usluge, OIB 01687359989, Rim 35,10000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01687359989</item>
      <item>, OIB 85821130368</item>
    </izvorni_sadrzaj>
    <derivirana_varijabla naziv="DomainObject.Predmet.SudioniciListNazivOIB_1">
      <item>, OIB 01687359989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827</properties:Characters>
  <properties:Lines>45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2019-12-14T07:31:00Z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